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6_1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äranlage Gommersheim - Photovoltaik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hotovoltaik mit Batteriespeiche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